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4762A" w14:textId="7804761E" w:rsidR="008B03D4" w:rsidRDefault="008B03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PYLKYNGTON</w:t>
      </w:r>
      <w:r>
        <w:rPr>
          <w:rFonts w:ascii="Times New Roman" w:hAnsi="Times New Roman" w:cs="Times New Roman"/>
          <w:sz w:val="24"/>
          <w:szCs w:val="24"/>
        </w:rPr>
        <w:t xml:space="preserve">      (fl.1478)</w:t>
      </w:r>
    </w:p>
    <w:p w14:paraId="5E3452E9" w14:textId="185D91C8" w:rsidR="008B03D4" w:rsidRDefault="008B03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E7707" w14:textId="43F38F3A" w:rsidR="008B03D4" w:rsidRDefault="008B03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DB23F" w14:textId="77777777" w:rsidR="00C05970" w:rsidRDefault="00C05970" w:rsidP="00C05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>He was granted the herbage of the park of Ightenhall for the time of his life.</w:t>
      </w:r>
    </w:p>
    <w:p w14:paraId="171C10E7" w14:textId="77777777" w:rsidR="00C05970" w:rsidRPr="00D57255" w:rsidRDefault="00C05970" w:rsidP="00C0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71CA766A" w14:textId="0CF6C07F" w:rsidR="00C05970" w:rsidRPr="00C05970" w:rsidRDefault="00C05970" w:rsidP="00C0597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>by A.R.Myers p.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8A3ACF2" w14:textId="74CD0AAA" w:rsidR="008B03D4" w:rsidRDefault="008B03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Nov.1478</w:t>
      </w:r>
      <w:r>
        <w:rPr>
          <w:rFonts w:ascii="Times New Roman" w:hAnsi="Times New Roman" w:cs="Times New Roman"/>
          <w:sz w:val="24"/>
          <w:szCs w:val="24"/>
        </w:rPr>
        <w:tab/>
        <w:t>William Talbot of Shottesworth, Lancashire(q.v.), was pardoned for not</w:t>
      </w:r>
    </w:p>
    <w:p w14:paraId="791F0494" w14:textId="3E469B2C" w:rsidR="008B03D4" w:rsidRDefault="008B03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appearing to answer a plea that he render £400 to him, as the </w:t>
      </w:r>
    </w:p>
    <w:p w14:paraId="35BBC0C0" w14:textId="28EBEF4A" w:rsidR="008B03D4" w:rsidRDefault="008B03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administrator of the goods </w:t>
      </w:r>
      <w:r w:rsidR="00CD3A0F">
        <w:rPr>
          <w:rFonts w:ascii="Times New Roman" w:hAnsi="Times New Roman" w:cs="Times New Roman"/>
          <w:sz w:val="24"/>
          <w:szCs w:val="24"/>
        </w:rPr>
        <w:t>of Henry Pylkyngton.</w:t>
      </w:r>
    </w:p>
    <w:p w14:paraId="388B09B3" w14:textId="77777777" w:rsidR="00CD3A0F" w:rsidRDefault="00CD3A0F" w:rsidP="00CD3A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p.118)</w:t>
      </w:r>
    </w:p>
    <w:p w14:paraId="48FFF730" w14:textId="77777777" w:rsidR="00CD3A0F" w:rsidRDefault="00CD3A0F" w:rsidP="00CD3A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BABA24" w14:textId="77777777" w:rsidR="00CD3A0F" w:rsidRDefault="00CD3A0F" w:rsidP="00CD3A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3B86A" w14:textId="71436E7F" w:rsidR="00CD3A0F" w:rsidRDefault="00CD3A0F" w:rsidP="00CD3A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p w14:paraId="42F2FE57" w14:textId="1B78E481" w:rsidR="00C05970" w:rsidRDefault="00C05970" w:rsidP="00CD3A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2021</w:t>
      </w:r>
    </w:p>
    <w:p w14:paraId="7E47C285" w14:textId="6446A355" w:rsidR="00CD3A0F" w:rsidRPr="008B03D4" w:rsidRDefault="00CD3A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D3A0F" w:rsidRPr="008B03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52FA" w14:textId="77777777" w:rsidR="00AF5448" w:rsidRDefault="00AF5448" w:rsidP="009139A6">
      <w:r>
        <w:separator/>
      </w:r>
    </w:p>
  </w:endnote>
  <w:endnote w:type="continuationSeparator" w:id="0">
    <w:p w14:paraId="65CFD045" w14:textId="77777777" w:rsidR="00AF5448" w:rsidRDefault="00AF54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1D43" w14:textId="77777777" w:rsidR="009D7AAC" w:rsidRDefault="009D7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BB18" w14:textId="77777777" w:rsidR="009D7AAC" w:rsidRPr="009139A6" w:rsidRDefault="009D7AAC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39F4" w14:textId="77777777" w:rsidR="009D7AAC" w:rsidRDefault="009D7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88854" w14:textId="77777777" w:rsidR="00AF5448" w:rsidRDefault="00AF5448" w:rsidP="009139A6">
      <w:r>
        <w:separator/>
      </w:r>
    </w:p>
  </w:footnote>
  <w:footnote w:type="continuationSeparator" w:id="0">
    <w:p w14:paraId="141711FB" w14:textId="77777777" w:rsidR="00AF5448" w:rsidRDefault="00AF54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F942" w14:textId="77777777" w:rsidR="009D7AAC" w:rsidRDefault="009D7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E4E0" w14:textId="77777777" w:rsidR="009D7AAC" w:rsidRDefault="009D7A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68F7" w14:textId="77777777" w:rsidR="009D7AAC" w:rsidRDefault="009D7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3C4"/>
    <w:rsid w:val="000666E0"/>
    <w:rsid w:val="000863E8"/>
    <w:rsid w:val="002510B7"/>
    <w:rsid w:val="003323C4"/>
    <w:rsid w:val="004336DB"/>
    <w:rsid w:val="004C62B8"/>
    <w:rsid w:val="005B269D"/>
    <w:rsid w:val="005C130B"/>
    <w:rsid w:val="00634965"/>
    <w:rsid w:val="006C35F5"/>
    <w:rsid w:val="00762530"/>
    <w:rsid w:val="00826F5C"/>
    <w:rsid w:val="008B03D4"/>
    <w:rsid w:val="009139A6"/>
    <w:rsid w:val="009448BB"/>
    <w:rsid w:val="009D7AAC"/>
    <w:rsid w:val="00A3176C"/>
    <w:rsid w:val="00A60D0D"/>
    <w:rsid w:val="00AE65F8"/>
    <w:rsid w:val="00AF5448"/>
    <w:rsid w:val="00BA00AB"/>
    <w:rsid w:val="00C05970"/>
    <w:rsid w:val="00CB4ED9"/>
    <w:rsid w:val="00CD3A0F"/>
    <w:rsid w:val="00D21F4C"/>
    <w:rsid w:val="00EB3209"/>
    <w:rsid w:val="00EB59EA"/>
    <w:rsid w:val="00F5287F"/>
    <w:rsid w:val="00F72D60"/>
    <w:rsid w:val="00FD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BEB26"/>
  <w15:chartTrackingRefBased/>
  <w15:docId w15:val="{FE858C45-9724-412F-AA77-EAA2E2E5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97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414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2021-04-20T10:51:00Z</dcterms:created>
  <dcterms:modified xsi:type="dcterms:W3CDTF">2021-09-11T08:05:00Z</dcterms:modified>
</cp:coreProperties>
</file>